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555C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EF555C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REPUBLIKA HRVATSKA</w:t>
      </w:r>
    </w:p>
    <w:p w:rsidRPr="00EF555C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Trgovački sud u Zagrebu</w:t>
      </w:r>
    </w:p>
    <w:p w:rsidRPr="00EF555C" w:rsidR="00966D3F" w:rsidP="00CC0A43" w:rsidRDefault="00CC0A43" w14:paraId="56E04F5A" w14:textId="0392E3D8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Zagreb, Trg Johna Fitzgeralda Kennedyja 11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48. St-</w:t>
      </w:r>
      <w:r w:rsidRPr="00EF555C" w:rsidR="009851E0">
        <w:rPr>
          <w:rFonts w:ascii="Arial" w:hAnsi="Arial" w:cs="Arial"/>
          <w:szCs w:val="24"/>
        </w:rPr>
        <w:t>486/23</w:t>
      </w:r>
    </w:p>
    <w:p w:rsidRPr="00EF555C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            </w:t>
      </w:r>
      <w:r w:rsidRPr="00EF555C" w:rsidR="00966D3F">
        <w:rPr>
          <w:rFonts w:ascii="Arial" w:hAnsi="Arial" w:cs="Arial"/>
          <w:szCs w:val="24"/>
        </w:rPr>
        <w:t xml:space="preserve"> </w:t>
      </w:r>
    </w:p>
    <w:p w:rsidRPr="00EF555C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 A P I S N I K</w:t>
      </w:r>
    </w:p>
    <w:p w:rsidRPr="00EF555C" w:rsidR="00966D3F" w:rsidP="008A1DD1" w:rsidRDefault="00553333" w14:paraId="36FFB1FD" w14:textId="695BFC39">
      <w:pPr>
        <w:pStyle w:val="Default"/>
      </w:pPr>
      <w:r w:rsidRPr="00EF555C">
        <w:tab/>
      </w:r>
      <w:r w:rsidRPr="00EF555C" w:rsidR="00966D3F">
        <w:t xml:space="preserve">s ročišta radi ispitivanja tražbina vjerovnika u predstečajnom postupku otvorenim nad dužnikom </w:t>
      </w:r>
      <w:r w:rsidRPr="00EF555C" w:rsidR="008A1DD1">
        <w:t xml:space="preserve"> </w:t>
      </w:r>
      <w:r w:rsidRPr="00EF555C" w:rsidR="00EF555C">
        <w:rPr>
          <w:rStyle w:val="fontstyle01"/>
          <w:rFonts w:ascii="Arial" w:hAnsi="Arial" w:cs="Arial"/>
        </w:rPr>
        <w:t>DCT media j.d.o.o., Ravninsko, Ravninsko 20, OIB: 69190742174</w:t>
      </w:r>
      <w:r w:rsidRPr="00EF555C" w:rsidR="00E60AD1">
        <w:t>,</w:t>
      </w:r>
      <w:r w:rsidRPr="00EF555C" w:rsidR="001D7840">
        <w:t xml:space="preserve"> </w:t>
      </w:r>
      <w:r w:rsidRPr="00EF555C" w:rsidR="00966D3F">
        <w:t xml:space="preserve">sastavljen kod Trgovačkog suda u Zagrebu, dana </w:t>
      </w:r>
      <w:r w:rsidR="00CD1050">
        <w:t>6. rujna</w:t>
      </w:r>
      <w:r w:rsidRPr="00EF555C" w:rsidR="00A222F3">
        <w:t xml:space="preserve"> 2023</w:t>
      </w:r>
      <w:r w:rsidRPr="00EF555C" w:rsidR="008A1DD1">
        <w:t>.,</w:t>
      </w:r>
      <w:r w:rsidRPr="00EF555C" w:rsidR="002D605E">
        <w:t xml:space="preserve"> s p</w:t>
      </w:r>
      <w:r w:rsidRPr="00EF555C" w:rsidR="004C3AAA">
        <w:t xml:space="preserve">očetkom u </w:t>
      </w:r>
      <w:r w:rsidR="00CD1050">
        <w:t>11</w:t>
      </w:r>
      <w:r w:rsidRPr="00EF555C" w:rsidR="00A44DD1">
        <w:t>,</w:t>
      </w:r>
      <w:r w:rsidRPr="00EF555C" w:rsidR="00C241B2">
        <w:t>0</w:t>
      </w:r>
      <w:r w:rsidRPr="00EF555C" w:rsidR="00A44DD1">
        <w:t>0</w:t>
      </w:r>
      <w:r w:rsidRPr="00EF555C" w:rsidR="00966D3F">
        <w:t xml:space="preserve"> sati.</w:t>
      </w:r>
    </w:p>
    <w:p w:rsidRPr="00EF555C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EF555C">
        <w:rPr>
          <w:rFonts w:ascii="Arial" w:hAnsi="Arial" w:cs="Arial"/>
          <w:szCs w:val="24"/>
          <w:u w:val="single"/>
        </w:rPr>
        <w:t>Nazočni od suda:</w:t>
      </w:r>
    </w:p>
    <w:p w:rsidRPr="00EF555C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Vesna Sremac Šoštar, sudac pojedinac</w:t>
      </w:r>
    </w:p>
    <w:p w:rsidRPr="00EF555C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Vinka  Mihalinčić</w:t>
      </w:r>
      <w:r w:rsidRPr="00EF555C" w:rsidR="00966D3F">
        <w:rPr>
          <w:rFonts w:ascii="Arial" w:hAnsi="Arial" w:cs="Arial"/>
          <w:szCs w:val="24"/>
        </w:rPr>
        <w:t>, zapisničar</w:t>
      </w:r>
    </w:p>
    <w:p w:rsidRPr="00EF555C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EF555C" w14:paraId="48618350" w14:textId="7F13191D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Monika Trkulja</w:t>
      </w:r>
      <w:r w:rsidRPr="00EF555C" w:rsidR="00966D3F">
        <w:rPr>
          <w:rFonts w:ascii="Arial" w:hAnsi="Arial" w:cs="Arial"/>
          <w:szCs w:val="24"/>
        </w:rPr>
        <w:t xml:space="preserve">, povjerenik </w:t>
      </w:r>
    </w:p>
    <w:p w:rsidRPr="00EF555C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 w:rsidRPr="00EF555C">
        <w:rPr>
          <w:rFonts w:ascii="Arial" w:hAnsi="Arial" w:cs="Arial"/>
        </w:rPr>
        <w:t xml:space="preserve">Za </w:t>
      </w:r>
      <w:r w:rsidRPr="00EF555C" w:rsidR="00966D3F">
        <w:rPr>
          <w:rFonts w:ascii="Arial" w:hAnsi="Arial" w:cs="Arial"/>
        </w:rPr>
        <w:t>dužnika</w:t>
      </w:r>
      <w:r w:rsidRPr="00EF555C">
        <w:rPr>
          <w:rFonts w:ascii="Arial" w:hAnsi="Arial" w:cs="Arial"/>
        </w:rPr>
        <w:t xml:space="preserve">: </w:t>
      </w:r>
    </w:p>
    <w:p w:rsidRPr="00EF555C" w:rsidR="008A1DD1" w:rsidP="008A1DD1" w:rsidRDefault="008A1DD1" w14:paraId="0D2C47A9" w14:textId="766B211E">
      <w:pPr>
        <w:pStyle w:val="Default"/>
      </w:pPr>
    </w:p>
    <w:p w:rsidRPr="00EF555C" w:rsidR="004B02D0" w:rsidP="008A1DD1" w:rsidRDefault="008A1DD1" w14:paraId="45FC3FE5" w14:textId="20935EB9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</w:t>
      </w:r>
      <w:r w:rsidRPr="00EF555C" w:rsidR="00EF555C">
        <w:rPr>
          <w:rStyle w:val="fontstyle01"/>
          <w:rFonts w:ascii="Arial" w:hAnsi="Arial" w:cs="Arial"/>
        </w:rPr>
        <w:t>DCT media j.d.o.o., Ravninsko, Ravninsko 20, OIB: 69190742174</w:t>
      </w:r>
      <w:r w:rsidR="00EF555C">
        <w:rPr>
          <w:rFonts w:ascii="Arial" w:hAnsi="Arial" w:cs="Arial"/>
          <w:szCs w:val="24"/>
        </w:rPr>
        <w:t xml:space="preserve"> </w:t>
      </w:r>
      <w:r w:rsidR="00F22980">
        <w:rPr>
          <w:rFonts w:ascii="Arial" w:hAnsi="Arial" w:cs="Arial"/>
          <w:szCs w:val="24"/>
        </w:rPr>
        <w:t>–</w:t>
      </w:r>
      <w:r w:rsidRPr="00EF555C" w:rsidR="00E242AC">
        <w:rPr>
          <w:rFonts w:ascii="Arial" w:hAnsi="Arial" w:cs="Arial"/>
          <w:szCs w:val="24"/>
        </w:rPr>
        <w:t xml:space="preserve"> </w:t>
      </w:r>
      <w:r w:rsidR="00F22980">
        <w:rPr>
          <w:rFonts w:ascii="Arial" w:hAnsi="Arial" w:cs="Arial"/>
          <w:szCs w:val="24"/>
        </w:rPr>
        <w:t xml:space="preserve">pun. Juraj Blažičko, odvj. </w:t>
      </w:r>
    </w:p>
    <w:p w:rsidRPr="00EF555C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Pr="00EF555C" w:rsidR="00966D3F" w:rsidP="00966D3F" w:rsidRDefault="00966D3F" w14:paraId="687F6B72" w14:textId="260FD2F5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su na današnje ročište pristupili sljedeći vjerovnici:</w:t>
      </w:r>
    </w:p>
    <w:p w:rsidR="00A222F3" w:rsidP="007B5CD3" w:rsidRDefault="00F22980" w14:paraId="2401087C" w14:textId="74746DBD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RH-MINISTARSTVO FINANCIJA – POREZNA UPRAVA – Jelena Novosel Režić, zamjenik ŽDO-a </w:t>
      </w:r>
    </w:p>
    <w:p w:rsidR="00F22980" w:rsidP="007B5CD3" w:rsidRDefault="00F22980" w14:paraId="31A2F335" w14:textId="3F03D907">
      <w:pPr>
        <w:pStyle w:val="Zaglavlje"/>
        <w:rPr>
          <w:rFonts w:ascii="Arial" w:hAnsi="Arial" w:cs="Arial"/>
          <w:szCs w:val="24"/>
        </w:rPr>
      </w:pPr>
    </w:p>
    <w:p w:rsidRPr="00EF555C" w:rsidR="00F22980" w:rsidP="007B5CD3" w:rsidRDefault="00F22980" w14:paraId="11A9BCE2" w14:textId="77777777">
      <w:pPr>
        <w:pStyle w:val="Zaglavlje"/>
        <w:rPr>
          <w:rFonts w:ascii="Arial" w:hAnsi="Arial" w:cs="Arial"/>
          <w:szCs w:val="24"/>
        </w:rPr>
      </w:pPr>
    </w:p>
    <w:p w:rsidRPr="00EF555C" w:rsidR="00966D3F" w:rsidP="004327C6" w:rsidRDefault="00966D3F" w14:paraId="5F3D02F0" w14:textId="41F8B8D1">
      <w:pPr>
        <w:pStyle w:val="Default"/>
        <w:ind w:firstLine="708"/>
      </w:pPr>
      <w:r w:rsidRPr="00EF555C">
        <w:t>Utvrđuje se da je dana</w:t>
      </w:r>
      <w:r w:rsidR="00C72090">
        <w:t xml:space="preserve"> 10. veljače 2023.</w:t>
      </w:r>
      <w:r w:rsidRPr="00EF555C" w:rsidR="00E3577C">
        <w:t xml:space="preserve">, </w:t>
      </w:r>
      <w:r w:rsidRPr="00EF555C">
        <w:t xml:space="preserve"> dužnik </w:t>
      </w:r>
      <w:r w:rsidRPr="00EF555C" w:rsidR="00100210">
        <w:t xml:space="preserve"> </w:t>
      </w:r>
      <w:r w:rsidRPr="00EF555C" w:rsidR="007425D4">
        <w:t xml:space="preserve"> </w:t>
      </w:r>
      <w:r w:rsidRPr="00EF555C" w:rsidR="00EF47AC">
        <w:rPr>
          <w:rStyle w:val="fontstyle01"/>
          <w:rFonts w:ascii="Arial" w:hAnsi="Arial" w:cs="Arial"/>
        </w:rPr>
        <w:t>DCT media j.d.o.o., Ravninsko, Ravninsko 20, OIB: 69190742174</w:t>
      </w:r>
      <w:r w:rsidRPr="00EF555C" w:rsidR="00100210">
        <w:t>,</w:t>
      </w:r>
      <w:r w:rsidRPr="00EF555C">
        <w:t xml:space="preserve"> podnio prijedlog za otvaranje predstečajnog postupka, temeljem č</w:t>
      </w:r>
      <w:r w:rsidRPr="00EF555C" w:rsidR="00624070">
        <w:t>lanaka 16. i 25 SZ-a (NN 71/15,</w:t>
      </w:r>
      <w:r w:rsidRPr="00EF555C">
        <w:t xml:space="preserve"> 104/17</w:t>
      </w:r>
      <w:r w:rsidRPr="00EF555C" w:rsidR="00624070">
        <w:t>, 36/22</w:t>
      </w:r>
      <w:r w:rsidRPr="00EF555C">
        <w:t>).</w:t>
      </w:r>
    </w:p>
    <w:p w:rsidRPr="00EF555C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</w:t>
      </w:r>
    </w:p>
    <w:p w:rsidRPr="00EF555C" w:rsidR="00966D3F" w:rsidP="00966D3F" w:rsidRDefault="00966D3F" w14:paraId="0F43A2C3" w14:textId="4BD2C8D3">
      <w:pPr>
        <w:pStyle w:val="Tijeloteksta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 Rješenjem ovog suda, broj gornji, od </w:t>
      </w:r>
      <w:r w:rsidR="00EF47AC">
        <w:rPr>
          <w:rFonts w:ascii="Arial" w:hAnsi="Arial" w:cs="Arial"/>
          <w:szCs w:val="24"/>
        </w:rPr>
        <w:t>29. ožujka 2023</w:t>
      </w:r>
      <w:r w:rsidRPr="00EF555C" w:rsidR="00E3577C">
        <w:rPr>
          <w:rFonts w:ascii="Arial" w:hAnsi="Arial" w:cs="Arial"/>
          <w:szCs w:val="24"/>
        </w:rPr>
        <w:t>.,</w:t>
      </w:r>
      <w:r w:rsidRPr="00EF555C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425591">
        <w:rPr>
          <w:rFonts w:ascii="Arial" w:hAnsi="Arial" w:cs="Arial"/>
          <w:szCs w:val="24"/>
        </w:rPr>
        <w:t>30. ožujka</w:t>
      </w:r>
      <w:r w:rsidRPr="00EF555C" w:rsidR="00B831FF">
        <w:rPr>
          <w:rFonts w:ascii="Arial" w:hAnsi="Arial" w:cs="Arial"/>
          <w:szCs w:val="24"/>
        </w:rPr>
        <w:t xml:space="preserve"> </w:t>
      </w:r>
      <w:r w:rsidR="00425591">
        <w:rPr>
          <w:rFonts w:ascii="Arial" w:hAnsi="Arial" w:cs="Arial"/>
          <w:szCs w:val="24"/>
        </w:rPr>
        <w:t>2023</w:t>
      </w:r>
      <w:r w:rsidRPr="00EF555C" w:rsidR="00E3577C">
        <w:rPr>
          <w:rFonts w:ascii="Arial" w:hAnsi="Arial" w:cs="Arial"/>
          <w:szCs w:val="24"/>
        </w:rPr>
        <w:t xml:space="preserve">., </w:t>
      </w:r>
      <w:r w:rsidRPr="00EF555C">
        <w:rPr>
          <w:rFonts w:ascii="Arial" w:hAnsi="Arial" w:cs="Arial"/>
          <w:szCs w:val="24"/>
        </w:rPr>
        <w:t xml:space="preserve"> na mrežnoj stranici e-Oglasna ploča, su</w:t>
      </w:r>
      <w:r w:rsidRPr="00EF555C" w:rsidR="00B831FF">
        <w:rPr>
          <w:rFonts w:ascii="Arial" w:hAnsi="Arial" w:cs="Arial"/>
          <w:szCs w:val="24"/>
        </w:rPr>
        <w:t>kladno članku 33. stavku 3 SZ-a.</w:t>
      </w:r>
    </w:p>
    <w:p w:rsidRPr="00EF555C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EF555C" w:rsidR="00896318" w:rsidP="00896318" w:rsidRDefault="00896318" w14:paraId="7D8E0662" w14:textId="34C6BB35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Pr="00EF555C" w:rsidR="00624070">
        <w:rPr>
          <w:rFonts w:ascii="Arial" w:hAnsi="Arial" w:cs="Arial"/>
          <w:szCs w:val="24"/>
        </w:rPr>
        <w:t>, 36/22</w:t>
      </w:r>
      <w:r w:rsidRPr="00EF555C" w:rsidR="0031223B">
        <w:rPr>
          <w:rFonts w:ascii="Arial" w:hAnsi="Arial" w:cs="Arial"/>
          <w:szCs w:val="24"/>
        </w:rPr>
        <w:t>).</w:t>
      </w:r>
    </w:p>
    <w:p w:rsidRPr="00EF555C" w:rsidR="00896318" w:rsidP="00425591" w:rsidRDefault="00896318" w14:paraId="1E55719E" w14:textId="3996C9F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96318" w:rsidP="00896318" w:rsidRDefault="00896318" w14:paraId="4EF47943" w14:textId="7C925E51">
      <w:pPr>
        <w:pStyle w:val="Uvuenotijeloteksta"/>
        <w:rPr>
          <w:rFonts w:ascii="Arial" w:hAnsi="Arial" w:cs="Arial"/>
          <w:b w:val="false"/>
          <w:szCs w:val="24"/>
        </w:rPr>
      </w:pPr>
      <w:r w:rsidRPr="00EF555C">
        <w:rPr>
          <w:rFonts w:ascii="Arial" w:hAnsi="Arial" w:cs="Arial"/>
          <w:b w:val="false"/>
          <w:szCs w:val="24"/>
        </w:rPr>
        <w:t xml:space="preserve">Očitovanje </w:t>
      </w:r>
      <w:r w:rsidRPr="00EF555C" w:rsidR="00572CF1">
        <w:rPr>
          <w:rFonts w:ascii="Arial" w:hAnsi="Arial" w:cs="Arial"/>
          <w:b w:val="false"/>
          <w:szCs w:val="24"/>
        </w:rPr>
        <w:t xml:space="preserve">dužnika </w:t>
      </w:r>
      <w:r w:rsidRPr="00EF555C">
        <w:rPr>
          <w:rFonts w:ascii="Arial" w:hAnsi="Arial" w:cs="Arial"/>
          <w:b w:val="false"/>
          <w:szCs w:val="24"/>
        </w:rPr>
        <w:t xml:space="preserve">o prijavljenim tražbinama objavljeno je </w:t>
      </w:r>
      <w:r w:rsidR="00425591">
        <w:rPr>
          <w:rFonts w:ascii="Arial" w:hAnsi="Arial" w:cs="Arial"/>
          <w:b w:val="false"/>
          <w:szCs w:val="24"/>
        </w:rPr>
        <w:t>12. lipnja</w:t>
      </w:r>
      <w:r w:rsidRPr="00EF555C" w:rsidR="00A57BD5">
        <w:rPr>
          <w:rFonts w:ascii="Arial" w:hAnsi="Arial" w:cs="Arial"/>
          <w:b w:val="false"/>
          <w:szCs w:val="24"/>
        </w:rPr>
        <w:t xml:space="preserve"> </w:t>
      </w:r>
      <w:r w:rsidRPr="00EF555C" w:rsidR="00052F03">
        <w:rPr>
          <w:rFonts w:ascii="Arial" w:hAnsi="Arial" w:cs="Arial"/>
          <w:b w:val="false"/>
          <w:szCs w:val="24"/>
        </w:rPr>
        <w:t>2023.</w:t>
      </w:r>
      <w:r w:rsidRPr="00EF555C" w:rsidR="00EC6C4C">
        <w:rPr>
          <w:rFonts w:ascii="Arial" w:hAnsi="Arial" w:cs="Arial"/>
          <w:b w:val="false"/>
          <w:szCs w:val="24"/>
        </w:rPr>
        <w:t xml:space="preserve">, a očitovanje povjerenika o prijavljenim </w:t>
      </w:r>
      <w:r w:rsidRPr="00EF555C" w:rsidR="00550E70">
        <w:rPr>
          <w:rFonts w:ascii="Arial" w:hAnsi="Arial" w:cs="Arial"/>
          <w:b w:val="false"/>
          <w:szCs w:val="24"/>
        </w:rPr>
        <w:t xml:space="preserve">tražbinama objavljeno je dana </w:t>
      </w:r>
      <w:r w:rsidR="00425591">
        <w:rPr>
          <w:rFonts w:ascii="Arial" w:hAnsi="Arial" w:cs="Arial"/>
          <w:b w:val="false"/>
          <w:szCs w:val="24"/>
        </w:rPr>
        <w:t>12. lipnja</w:t>
      </w:r>
      <w:r w:rsidRPr="00EF555C" w:rsidR="00EC6C4C">
        <w:rPr>
          <w:rFonts w:ascii="Arial" w:hAnsi="Arial" w:cs="Arial"/>
          <w:b w:val="false"/>
          <w:szCs w:val="24"/>
        </w:rPr>
        <w:t xml:space="preserve"> 2023.</w:t>
      </w:r>
      <w:r w:rsidRPr="00EF555C" w:rsidR="00550E70">
        <w:rPr>
          <w:rFonts w:ascii="Arial" w:hAnsi="Arial" w:cs="Arial"/>
          <w:b w:val="false"/>
          <w:szCs w:val="24"/>
        </w:rPr>
        <w:t xml:space="preserve"> </w:t>
      </w:r>
    </w:p>
    <w:p w:rsidRPr="00EF555C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EF555C" w:rsidR="00896318" w:rsidP="00896318" w:rsidRDefault="00896318" w14:paraId="1CCC1122" w14:textId="14B4BE29">
      <w:pPr>
        <w:pStyle w:val="Zaglavlje"/>
        <w:jc w:val="both"/>
        <w:rPr>
          <w:rFonts w:ascii="Arial" w:hAnsi="Arial" w:cs="Arial"/>
          <w:b/>
          <w:szCs w:val="24"/>
        </w:rPr>
      </w:pPr>
      <w:r w:rsidRPr="00EF555C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425591">
        <w:rPr>
          <w:rFonts w:ascii="Arial" w:hAnsi="Arial" w:cs="Arial"/>
          <w:szCs w:val="24"/>
        </w:rPr>
        <w:t>27. travnja</w:t>
      </w:r>
      <w:r w:rsidRPr="00EF555C" w:rsidR="008E5767">
        <w:rPr>
          <w:rFonts w:ascii="Arial" w:hAnsi="Arial" w:cs="Arial"/>
          <w:szCs w:val="24"/>
        </w:rPr>
        <w:t xml:space="preserve"> </w:t>
      </w:r>
      <w:r w:rsidRPr="00EF555C" w:rsidR="007A488D">
        <w:rPr>
          <w:rFonts w:ascii="Arial" w:hAnsi="Arial" w:cs="Arial"/>
          <w:szCs w:val="24"/>
        </w:rPr>
        <w:t xml:space="preserve"> 2023.</w:t>
      </w:r>
      <w:r w:rsidRPr="00EF555C" w:rsidR="001D39AA">
        <w:rPr>
          <w:rFonts w:ascii="Arial" w:hAnsi="Arial" w:cs="Arial"/>
          <w:szCs w:val="24"/>
        </w:rPr>
        <w:t>,</w:t>
      </w:r>
      <w:r w:rsidRPr="00EF555C">
        <w:rPr>
          <w:rFonts w:ascii="Arial" w:hAnsi="Arial" w:cs="Arial"/>
          <w:szCs w:val="24"/>
        </w:rPr>
        <w:t xml:space="preserve">  a zadnji dan roka za očitovanje po prijavljenim tražbinama dužnika i povjerenika bio je </w:t>
      </w:r>
      <w:r w:rsidR="00283E81">
        <w:rPr>
          <w:rFonts w:ascii="Arial" w:hAnsi="Arial" w:cs="Arial"/>
          <w:szCs w:val="24"/>
        </w:rPr>
        <w:t>9. lipnja</w:t>
      </w:r>
      <w:r w:rsidRPr="00EF555C" w:rsidR="005327B6">
        <w:rPr>
          <w:rFonts w:ascii="Arial" w:hAnsi="Arial" w:cs="Arial"/>
          <w:szCs w:val="24"/>
        </w:rPr>
        <w:t xml:space="preserve"> </w:t>
      </w:r>
      <w:r w:rsidRPr="00EF555C" w:rsidR="007A488D">
        <w:rPr>
          <w:rFonts w:ascii="Arial" w:hAnsi="Arial" w:cs="Arial"/>
          <w:szCs w:val="24"/>
        </w:rPr>
        <w:t>2023.</w:t>
      </w:r>
    </w:p>
    <w:p w:rsidRPr="00EF555C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</w:p>
    <w:p w:rsidRPr="00EF555C" w:rsidR="00896318" w:rsidP="00896318" w:rsidRDefault="00896318" w14:paraId="099702AA" w14:textId="334029D5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Zadnji dan roka vjerovnicima za očitovanje i osporavanje tražbina</w:t>
      </w:r>
      <w:r w:rsidR="00283E81">
        <w:rPr>
          <w:rFonts w:ascii="Arial" w:hAnsi="Arial" w:cs="Arial"/>
          <w:szCs w:val="24"/>
        </w:rPr>
        <w:t xml:space="preserve"> bio 5. srpnja 2023.</w:t>
      </w:r>
      <w:r w:rsidRPr="00EF555C">
        <w:rPr>
          <w:rFonts w:ascii="Arial" w:hAnsi="Arial" w:cs="Arial"/>
          <w:szCs w:val="24"/>
        </w:rPr>
        <w:t xml:space="preserve"> </w:t>
      </w:r>
      <w:r w:rsidRPr="00EF555C" w:rsidR="007507D7">
        <w:rPr>
          <w:rFonts w:ascii="Arial" w:hAnsi="Arial" w:cs="Arial"/>
          <w:szCs w:val="24"/>
        </w:rPr>
        <w:t>– osporavanja nema.</w:t>
      </w:r>
    </w:p>
    <w:p w:rsidRPr="00EF555C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EF555C" w:rsidR="00896318" w:rsidP="00896318" w:rsidRDefault="00896318" w14:paraId="24A9DA9A" w14:textId="69ADAD75">
      <w:pPr>
        <w:pStyle w:val="Uvuenotijeloteksta"/>
        <w:rPr>
          <w:rFonts w:ascii="Arial" w:hAnsi="Arial" w:cs="Arial"/>
          <w:b w:val="false"/>
          <w:szCs w:val="24"/>
        </w:rPr>
      </w:pPr>
      <w:r w:rsidRPr="00EF555C">
        <w:rPr>
          <w:rFonts w:ascii="Arial" w:hAnsi="Arial" w:cs="Arial"/>
          <w:b w:val="false"/>
          <w:szCs w:val="24"/>
        </w:rPr>
        <w:lastRenderedPageBreak/>
        <w:t>FINA je objavil</w:t>
      </w:r>
      <w:r w:rsidRPr="00EF555C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="00924A8B">
        <w:rPr>
          <w:rFonts w:ascii="Arial" w:hAnsi="Arial" w:cs="Arial"/>
          <w:b w:val="false"/>
          <w:szCs w:val="24"/>
        </w:rPr>
        <w:t xml:space="preserve">2. svibnja </w:t>
      </w:r>
      <w:r w:rsidRPr="00EF555C" w:rsidR="00C734A2">
        <w:rPr>
          <w:rFonts w:ascii="Arial" w:hAnsi="Arial" w:cs="Arial"/>
          <w:b w:val="false"/>
          <w:szCs w:val="24"/>
        </w:rPr>
        <w:t>2023.,</w:t>
      </w:r>
      <w:r w:rsidRPr="00EF555C" w:rsidR="006038B9">
        <w:rPr>
          <w:rFonts w:ascii="Arial" w:hAnsi="Arial" w:cs="Arial"/>
          <w:b w:val="false"/>
          <w:szCs w:val="24"/>
        </w:rPr>
        <w:t xml:space="preserve"> </w:t>
      </w:r>
      <w:r w:rsidRPr="00EF555C" w:rsidR="00435695">
        <w:rPr>
          <w:rFonts w:ascii="Arial" w:hAnsi="Arial" w:cs="Arial"/>
          <w:b w:val="false"/>
          <w:szCs w:val="24"/>
        </w:rPr>
        <w:t>te tab</w:t>
      </w:r>
      <w:r w:rsidRPr="00EF555C" w:rsidR="00C734A2">
        <w:rPr>
          <w:rFonts w:ascii="Arial" w:hAnsi="Arial" w:cs="Arial"/>
          <w:b w:val="false"/>
          <w:szCs w:val="24"/>
        </w:rPr>
        <w:t xml:space="preserve">licu osporenih tražbina </w:t>
      </w:r>
      <w:r w:rsidR="003132B3">
        <w:rPr>
          <w:rFonts w:ascii="Arial" w:hAnsi="Arial" w:cs="Arial"/>
          <w:b w:val="false"/>
          <w:szCs w:val="24"/>
        </w:rPr>
        <w:t>10. srpnja</w:t>
      </w:r>
      <w:r w:rsidRPr="00EF555C" w:rsidR="00C734A2">
        <w:rPr>
          <w:rFonts w:ascii="Arial" w:hAnsi="Arial" w:cs="Arial"/>
          <w:b w:val="false"/>
          <w:szCs w:val="24"/>
        </w:rPr>
        <w:t xml:space="preserve"> 2023. </w:t>
      </w:r>
    </w:p>
    <w:p w:rsidRPr="00EF555C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EF555C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Pr="00EF555C" w:rsidR="00E733DF">
        <w:rPr>
          <w:rFonts w:ascii="Arial" w:hAnsi="Arial" w:cs="Arial"/>
          <w:szCs w:val="24"/>
        </w:rPr>
        <w:t xml:space="preserve">zapisnika, </w:t>
      </w:r>
      <w:r w:rsidRPr="00EF555C"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EF555C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Pr="00EF555C"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Pr="00EF555C" w:rsidR="00FC684D">
        <w:rPr>
          <w:rFonts w:ascii="Arial" w:hAnsi="Arial" w:cs="Arial"/>
          <w:szCs w:val="24"/>
        </w:rPr>
        <w:t xml:space="preserve"> </w:t>
      </w:r>
    </w:p>
    <w:p w:rsidRPr="00EF555C"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Pr="00EF555C"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Tražbina</w:t>
      </w:r>
      <w:r w:rsidRPr="00EF555C" w:rsidR="000D1896">
        <w:rPr>
          <w:rFonts w:ascii="Arial" w:hAnsi="Arial" w:cs="Arial"/>
          <w:szCs w:val="24"/>
        </w:rPr>
        <w:t xml:space="preserve"> drugih</w:t>
      </w:r>
      <w:r w:rsidRPr="00EF555C" w:rsidR="00D36AF9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vjerovnika koje su osporavali vjerovnici nema.</w:t>
      </w:r>
    </w:p>
    <w:p w:rsidRPr="00EF555C"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EF555C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EF555C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Razlučna i izlučna prava, nisu predmet ispitivanja (čl. 46. st. 3. SZ-a), a razlučnih vjerovnika, prema izvješću povjerenika </w:t>
      </w:r>
      <w:r w:rsidRPr="00EF555C" w:rsidR="007D70AA">
        <w:rPr>
          <w:rFonts w:ascii="Arial" w:hAnsi="Arial" w:cs="Arial"/>
          <w:szCs w:val="24"/>
        </w:rPr>
        <w:t>ima</w:t>
      </w:r>
      <w:r w:rsidRPr="00EF555C">
        <w:rPr>
          <w:rFonts w:ascii="Arial" w:hAnsi="Arial" w:cs="Arial"/>
          <w:szCs w:val="24"/>
        </w:rPr>
        <w:t>, dok ima</w:t>
      </w:r>
      <w:r w:rsidRPr="00EF555C" w:rsidR="007D70AA">
        <w:rPr>
          <w:rFonts w:ascii="Arial" w:hAnsi="Arial" w:cs="Arial"/>
          <w:szCs w:val="24"/>
        </w:rPr>
        <w:t xml:space="preserve"> i</w:t>
      </w:r>
      <w:r w:rsidRPr="00EF555C">
        <w:rPr>
          <w:rFonts w:ascii="Arial" w:hAnsi="Arial" w:cs="Arial"/>
          <w:szCs w:val="24"/>
        </w:rPr>
        <w:t xml:space="preserve">  izlučnih vjerovnika. </w:t>
      </w:r>
      <w:r w:rsidRPr="00EF555C" w:rsidR="0008342E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 xml:space="preserve"> </w:t>
      </w:r>
    </w:p>
    <w:p w:rsidRPr="00EF555C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EF555C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EF555C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EF555C">
        <w:rPr>
          <w:rFonts w:ascii="Arial" w:hAnsi="Arial" w:cs="Arial"/>
          <w:b/>
          <w:szCs w:val="24"/>
        </w:rPr>
        <w:tab/>
        <w:t xml:space="preserve">  </w:t>
      </w:r>
    </w:p>
    <w:p w:rsidRPr="00EF555C"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 xml:space="preserve"> </w:t>
      </w: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Pr="00EF555C"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40247D" w:rsidP="007A3311" w:rsidRDefault="003F27DA" w14:paraId="7CACA5D1" w14:textId="77777777">
      <w:pPr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niže navedene prijave tražbina nije osporio dužnik, povjerenik ili vjerovnik te se temeljem članka 47. SZ-a utvrđenim smatraju slijedeće tražbine:</w:t>
      </w:r>
    </w:p>
    <w:tbl>
      <w:tblPr>
        <w:tblStyle w:val="Reetkatablice"/>
        <w:tblW w:w="5142" w:type="pct"/>
        <w:tblLook w:firstRow="1" w:lastRow="0" w:firstColumn="1" w:lastColumn="0" w:noHBand="0" w:noVBand="1" w:val="04A0"/>
      </w:tblPr>
      <w:tblGrid>
        <w:gridCol w:w="559"/>
        <w:gridCol w:w="3015"/>
        <w:gridCol w:w="1562"/>
        <w:gridCol w:w="2063"/>
        <w:gridCol w:w="2118"/>
      </w:tblGrid>
      <w:tr w:rsidRPr="007308FD" w:rsidR="007308FD" w:rsidTr="000E1710" w14:paraId="6A47E75B" w14:textId="77777777">
        <w:trPr>
          <w:trHeight w:val="455"/>
        </w:trPr>
        <w:tc>
          <w:tcPr>
            <w:tcW w:w="280" w:type="pct"/>
          </w:tcPr>
          <w:p w:rsidRPr="007308FD" w:rsidR="007308FD" w:rsidP="000E1710" w:rsidRDefault="007308FD" w14:paraId="6E5B8CFB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R.b</w:t>
            </w:r>
          </w:p>
        </w:tc>
        <w:tc>
          <w:tcPr>
            <w:tcW w:w="1639" w:type="pct"/>
          </w:tcPr>
          <w:p w:rsidRPr="007308FD" w:rsidR="007308FD" w:rsidP="000E1710" w:rsidRDefault="007308FD" w14:paraId="493C6814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Ime i prezime/naziv vjerovnika</w:t>
            </w:r>
          </w:p>
        </w:tc>
        <w:tc>
          <w:tcPr>
            <w:tcW w:w="796" w:type="pct"/>
          </w:tcPr>
          <w:p w:rsidRPr="007308FD" w:rsidR="007308FD" w:rsidP="000E1710" w:rsidRDefault="007308FD" w14:paraId="2D719A83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OIB vjerovnika</w:t>
            </w:r>
          </w:p>
        </w:tc>
        <w:tc>
          <w:tcPr>
            <w:tcW w:w="1128" w:type="pct"/>
          </w:tcPr>
          <w:p w:rsidRPr="007308FD" w:rsidR="007308FD" w:rsidP="000E1710" w:rsidRDefault="007308FD" w14:paraId="7A4165DC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Adresa vjerovnika</w:t>
            </w:r>
          </w:p>
        </w:tc>
        <w:tc>
          <w:tcPr>
            <w:tcW w:w="1157" w:type="pct"/>
          </w:tcPr>
          <w:p w:rsidRPr="007308FD" w:rsidR="007308FD" w:rsidP="000E1710" w:rsidRDefault="007308FD" w14:paraId="39ED93B2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Iznos utvrđene tražbine</w:t>
            </w:r>
          </w:p>
        </w:tc>
      </w:tr>
      <w:tr w:rsidRPr="007308FD" w:rsidR="007308FD" w:rsidTr="000E1710" w14:paraId="41317D2E" w14:textId="77777777">
        <w:trPr>
          <w:trHeight w:val="455"/>
        </w:trPr>
        <w:tc>
          <w:tcPr>
            <w:tcW w:w="280" w:type="pct"/>
          </w:tcPr>
          <w:p w:rsidRPr="007308FD" w:rsidR="007308FD" w:rsidP="000E1710" w:rsidRDefault="007308FD" w14:paraId="63838A23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1.</w:t>
            </w:r>
          </w:p>
        </w:tc>
        <w:tc>
          <w:tcPr>
            <w:tcW w:w="1639" w:type="pct"/>
          </w:tcPr>
          <w:p w:rsidRPr="007308FD" w:rsidR="007308FD" w:rsidP="000E1710" w:rsidRDefault="007308FD" w14:paraId="48575920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DI d.o.o.</w:t>
            </w:r>
          </w:p>
        </w:tc>
        <w:tc>
          <w:tcPr>
            <w:tcW w:w="796" w:type="pct"/>
          </w:tcPr>
          <w:p w:rsidRPr="007308FD" w:rsidR="007308FD" w:rsidP="000E1710" w:rsidRDefault="007308FD" w14:paraId="5A02F67E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59744549957</w:t>
            </w:r>
          </w:p>
        </w:tc>
        <w:tc>
          <w:tcPr>
            <w:tcW w:w="1128" w:type="pct"/>
          </w:tcPr>
          <w:p w:rsidRPr="007308FD" w:rsidR="007308FD" w:rsidP="000E1710" w:rsidRDefault="007308FD" w14:paraId="3EB71FC2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Jaruščica 7A, Zagreb</w:t>
            </w:r>
          </w:p>
        </w:tc>
        <w:tc>
          <w:tcPr>
            <w:tcW w:w="1157" w:type="pct"/>
          </w:tcPr>
          <w:p w:rsidRPr="007308FD" w:rsidR="007308FD" w:rsidP="000E1710" w:rsidRDefault="007308FD" w14:paraId="124A231B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165,90 EUR/1.250,00 kn</w:t>
            </w:r>
          </w:p>
        </w:tc>
      </w:tr>
      <w:tr w:rsidRPr="007308FD" w:rsidR="007308FD" w:rsidTr="000E1710" w14:paraId="1524F396" w14:textId="77777777">
        <w:trPr>
          <w:trHeight w:val="455"/>
        </w:trPr>
        <w:tc>
          <w:tcPr>
            <w:tcW w:w="280" w:type="pct"/>
          </w:tcPr>
          <w:p w:rsidRPr="007308FD" w:rsidR="007308FD" w:rsidP="000E1710" w:rsidRDefault="007308FD" w14:paraId="229C144C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2.</w:t>
            </w:r>
          </w:p>
        </w:tc>
        <w:tc>
          <w:tcPr>
            <w:tcW w:w="1639" w:type="pct"/>
          </w:tcPr>
          <w:p w:rsidRPr="007308FD" w:rsidR="007308FD" w:rsidP="000E1710" w:rsidRDefault="007308FD" w14:paraId="58C35F21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EDUCAPROM vl. Martina Vuković</w:t>
            </w:r>
          </w:p>
        </w:tc>
        <w:tc>
          <w:tcPr>
            <w:tcW w:w="796" w:type="pct"/>
          </w:tcPr>
          <w:p w:rsidRPr="007308FD" w:rsidR="007308FD" w:rsidP="000E1710" w:rsidRDefault="007308FD" w14:paraId="5A2565AE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87614984370</w:t>
            </w:r>
          </w:p>
        </w:tc>
        <w:tc>
          <w:tcPr>
            <w:tcW w:w="1128" w:type="pct"/>
          </w:tcPr>
          <w:p w:rsidRPr="007308FD" w:rsidR="007308FD" w:rsidP="000E1710" w:rsidRDefault="007308FD" w14:paraId="67BAA53E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Zelenički put 4, Zagreb</w:t>
            </w:r>
          </w:p>
        </w:tc>
        <w:tc>
          <w:tcPr>
            <w:tcW w:w="1157" w:type="pct"/>
          </w:tcPr>
          <w:p w:rsidRPr="007308FD" w:rsidR="007308FD" w:rsidP="000E1710" w:rsidRDefault="007308FD" w14:paraId="7E621DFA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1.494,72 EUR/11.262,00 kn</w:t>
            </w:r>
          </w:p>
        </w:tc>
      </w:tr>
      <w:tr w:rsidRPr="007308FD" w:rsidR="007308FD" w:rsidTr="000E1710" w14:paraId="1084921A" w14:textId="77777777">
        <w:trPr>
          <w:trHeight w:val="455"/>
        </w:trPr>
        <w:tc>
          <w:tcPr>
            <w:tcW w:w="280" w:type="pct"/>
          </w:tcPr>
          <w:p w:rsidRPr="007308FD" w:rsidR="007308FD" w:rsidP="000E1710" w:rsidRDefault="007308FD" w14:paraId="45A18D65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3.</w:t>
            </w:r>
          </w:p>
        </w:tc>
        <w:tc>
          <w:tcPr>
            <w:tcW w:w="1639" w:type="pct"/>
          </w:tcPr>
          <w:p w:rsidRPr="007308FD" w:rsidR="007308FD" w:rsidP="000E1710" w:rsidRDefault="007308FD" w14:paraId="61BA359B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MINISTARSTVO  FINANCIJA-POREZNA UPRAVA</w:t>
            </w:r>
          </w:p>
        </w:tc>
        <w:tc>
          <w:tcPr>
            <w:tcW w:w="796" w:type="pct"/>
          </w:tcPr>
          <w:p w:rsidRPr="007308FD" w:rsidR="007308FD" w:rsidP="000E1710" w:rsidRDefault="007308FD" w14:paraId="3FA753F3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18683136487</w:t>
            </w:r>
          </w:p>
        </w:tc>
        <w:tc>
          <w:tcPr>
            <w:tcW w:w="1128" w:type="pct"/>
          </w:tcPr>
          <w:p w:rsidRPr="007308FD" w:rsidR="007308FD" w:rsidP="000E1710" w:rsidRDefault="007308FD" w14:paraId="114C668D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Katančićeva 5, Zagreb</w:t>
            </w:r>
          </w:p>
        </w:tc>
        <w:tc>
          <w:tcPr>
            <w:tcW w:w="1157" w:type="pct"/>
          </w:tcPr>
          <w:p w:rsidRPr="007308FD" w:rsidR="007308FD" w:rsidP="000E1710" w:rsidRDefault="007308FD" w14:paraId="3B06D776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11.816,69 EUR/89.032,85 kn</w:t>
            </w:r>
          </w:p>
        </w:tc>
      </w:tr>
      <w:tr w:rsidRPr="007308FD" w:rsidR="007308FD" w:rsidTr="000E1710" w14:paraId="5AC6B09F" w14:textId="77777777">
        <w:trPr>
          <w:trHeight w:val="455"/>
        </w:trPr>
        <w:tc>
          <w:tcPr>
            <w:tcW w:w="280" w:type="pct"/>
          </w:tcPr>
          <w:p w:rsidRPr="007308FD" w:rsidR="007308FD" w:rsidP="000E1710" w:rsidRDefault="007308FD" w14:paraId="48E5A6D1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639" w:type="pct"/>
          </w:tcPr>
          <w:p w:rsidRPr="007308FD" w:rsidR="007308FD" w:rsidP="000E1710" w:rsidRDefault="007308FD" w14:paraId="2D3D82AF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GOBI media j.d.o.o.</w:t>
            </w:r>
          </w:p>
        </w:tc>
        <w:tc>
          <w:tcPr>
            <w:tcW w:w="796" w:type="pct"/>
          </w:tcPr>
          <w:p w:rsidRPr="007308FD" w:rsidR="007308FD" w:rsidP="000E1710" w:rsidRDefault="007308FD" w14:paraId="2BCB367D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34818881206</w:t>
            </w:r>
          </w:p>
        </w:tc>
        <w:tc>
          <w:tcPr>
            <w:tcW w:w="1128" w:type="pct"/>
          </w:tcPr>
          <w:p w:rsidRPr="007308FD" w:rsidR="007308FD" w:rsidP="000E1710" w:rsidRDefault="007308FD" w14:paraId="2DF614C1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Hrvatskog proljeća 32, Zagreb</w:t>
            </w:r>
          </w:p>
        </w:tc>
        <w:tc>
          <w:tcPr>
            <w:tcW w:w="1157" w:type="pct"/>
          </w:tcPr>
          <w:p w:rsidRPr="007308FD" w:rsidR="007308FD" w:rsidP="000E1710" w:rsidRDefault="007308FD" w14:paraId="5487048E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308FD">
              <w:rPr>
                <w:rFonts w:ascii="Arial" w:hAnsi="Arial" w:cs="Arial"/>
              </w:rPr>
              <w:t>300,00 EUR/2.260,35 kn</w:t>
            </w:r>
          </w:p>
        </w:tc>
      </w:tr>
    </w:tbl>
    <w:p w:rsidRPr="00EF555C" w:rsidR="00B2267D" w:rsidP="00DB19B2" w:rsidRDefault="00B2267D" w14:paraId="5C34AB9F" w14:textId="74BBE204">
      <w:pPr>
        <w:pStyle w:val="Tijeloteksta-uvlaka2"/>
        <w:ind w:firstLine="0"/>
        <w:rPr>
          <w:rFonts w:ascii="Arial" w:hAnsi="Arial" w:cs="Arial"/>
          <w:szCs w:val="24"/>
        </w:rPr>
      </w:pPr>
    </w:p>
    <w:p w:rsidRPr="00EF555C" w:rsidR="00814BBC" w:rsidP="00690198" w:rsidRDefault="00814BBC" w14:paraId="5052F187" w14:textId="26EDAD5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14BBC" w:rsidP="00814BBC" w:rsidRDefault="00814BBC" w14:paraId="61B3F2E3" w14:textId="77777777">
      <w:pPr>
        <w:pStyle w:val="Tijeloteksta-uvlaka2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Pr="00EF555C" w:rsidR="00814BBC" w:rsidP="00814BBC" w:rsidRDefault="00814BBC" w14:paraId="4F79E85F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14BBC" w:rsidP="00814BBC" w:rsidRDefault="00814BBC" w14:paraId="0F5D659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>OSPORENE TRAŽBINE</w:t>
      </w:r>
    </w:p>
    <w:p w:rsidR="00814BBC" w:rsidP="00814BBC" w:rsidRDefault="00814BBC" w14:paraId="7E982E22" w14:textId="7C5DBDB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14BBC" w:rsidP="00814BBC" w:rsidRDefault="00742734" w14:paraId="33B13DA2" w14:textId="7AC80456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742734">
        <w:rPr>
          <w:rFonts w:ascii="Arial" w:hAnsi="Arial" w:cs="Arial"/>
        </w:rPr>
        <w:t>Dužnik i Povjerenik su osporili tražbine, za koje ne postoji ovršna isprava, sljedećim vjerovnicima</w:t>
      </w:r>
      <w:r>
        <w:t>:</w:t>
      </w:r>
    </w:p>
    <w:tbl>
      <w:tblPr>
        <w:tblStyle w:val="Reetkatablice"/>
        <w:tblpPr w:leftFromText="180" w:rightFromText="180" w:vertAnchor="text" w:horzAnchor="margin" w:tblpY="737"/>
        <w:tblW w:w="0" w:type="auto"/>
        <w:tblLook w:firstRow="1" w:lastRow="0" w:firstColumn="1" w:lastColumn="0" w:noHBand="0" w:noVBand="1" w:val="04A0"/>
      </w:tblPr>
      <w:tblGrid>
        <w:gridCol w:w="514"/>
        <w:gridCol w:w="1449"/>
        <w:gridCol w:w="1386"/>
        <w:gridCol w:w="1077"/>
        <w:gridCol w:w="1428"/>
        <w:gridCol w:w="1555"/>
        <w:gridCol w:w="1651"/>
      </w:tblGrid>
      <w:tr w:rsidRPr="00742734" w:rsidR="00742734" w:rsidTr="008E4F03" w14:paraId="3BA93C1B" w14:textId="77777777">
        <w:trPr>
          <w:trHeight w:val="291"/>
        </w:trPr>
        <w:tc>
          <w:tcPr>
            <w:tcW w:w="0" w:type="auto"/>
          </w:tcPr>
          <w:p w:rsidRPr="00742734" w:rsidR="00742734" w:rsidP="000E1710" w:rsidRDefault="00742734" w14:paraId="7C3439C7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R.b</w:t>
            </w:r>
          </w:p>
        </w:tc>
        <w:tc>
          <w:tcPr>
            <w:tcW w:w="0" w:type="auto"/>
          </w:tcPr>
          <w:p w:rsidRPr="00742734" w:rsidR="00742734" w:rsidP="000E1710" w:rsidRDefault="00742734" w14:paraId="7A9990B5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Ime i prezime/naziv vjerovnika</w:t>
            </w:r>
          </w:p>
        </w:tc>
        <w:tc>
          <w:tcPr>
            <w:tcW w:w="0" w:type="auto"/>
          </w:tcPr>
          <w:p w:rsidRPr="00742734" w:rsidR="00742734" w:rsidP="000E1710" w:rsidRDefault="00742734" w14:paraId="7051750C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OIB vjerovnika</w:t>
            </w:r>
          </w:p>
        </w:tc>
        <w:tc>
          <w:tcPr>
            <w:tcW w:w="0" w:type="auto"/>
          </w:tcPr>
          <w:p w:rsidRPr="00742734" w:rsidR="00742734" w:rsidP="000E1710" w:rsidRDefault="00742734" w14:paraId="000452F6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Adresa vjerovnika</w:t>
            </w:r>
          </w:p>
        </w:tc>
        <w:tc>
          <w:tcPr>
            <w:tcW w:w="0" w:type="auto"/>
          </w:tcPr>
          <w:p w:rsidRPr="00742734" w:rsidR="00742734" w:rsidP="000E1710" w:rsidRDefault="00742734" w14:paraId="40EF55C0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Iznos tražbine prema prijavi VJEROVNIKA</w:t>
            </w:r>
          </w:p>
        </w:tc>
        <w:tc>
          <w:tcPr>
            <w:tcW w:w="0" w:type="auto"/>
          </w:tcPr>
          <w:p w:rsidRPr="00742734" w:rsidR="00742734" w:rsidP="000E1710" w:rsidRDefault="00742734" w14:paraId="38B96AF0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 xml:space="preserve">OSPORENE TRAŽBINE OD STRANE DUŽNIKA I POVJERENIKA  </w:t>
            </w:r>
          </w:p>
        </w:tc>
        <w:tc>
          <w:tcPr>
            <w:tcW w:w="0" w:type="auto"/>
          </w:tcPr>
          <w:p w:rsidRPr="00742734" w:rsidR="00742734" w:rsidP="000E1710" w:rsidRDefault="00742734" w14:paraId="3C4845C4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RAZLOG OSPORAVANJA</w:t>
            </w:r>
          </w:p>
        </w:tc>
      </w:tr>
      <w:tr w:rsidRPr="00742734" w:rsidR="00742734" w:rsidTr="008E4F03" w14:paraId="13210957" w14:textId="77777777">
        <w:trPr>
          <w:trHeight w:val="291"/>
        </w:trPr>
        <w:tc>
          <w:tcPr>
            <w:tcW w:w="0" w:type="auto"/>
          </w:tcPr>
          <w:p w:rsidRPr="00742734" w:rsidR="00742734" w:rsidP="000E1710" w:rsidRDefault="00742734" w14:paraId="6673B1B8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</w:tcPr>
          <w:p w:rsidRPr="00742734" w:rsidR="00742734" w:rsidP="000E1710" w:rsidRDefault="00742734" w14:paraId="7F75DED8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ZAGREBAČKI HOLDING d.o.o.</w:t>
            </w:r>
          </w:p>
        </w:tc>
        <w:tc>
          <w:tcPr>
            <w:tcW w:w="0" w:type="auto"/>
          </w:tcPr>
          <w:p w:rsidRPr="00742734" w:rsidR="00742734" w:rsidP="000E1710" w:rsidRDefault="00742734" w14:paraId="67F30019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85584865987</w:t>
            </w:r>
          </w:p>
        </w:tc>
        <w:tc>
          <w:tcPr>
            <w:tcW w:w="0" w:type="auto"/>
          </w:tcPr>
          <w:p w:rsidRPr="00742734" w:rsidR="00742734" w:rsidP="000E1710" w:rsidRDefault="00742734" w14:paraId="7057B431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Ulica grada Vukovara 41, Zagreb</w:t>
            </w:r>
          </w:p>
        </w:tc>
        <w:tc>
          <w:tcPr>
            <w:tcW w:w="0" w:type="auto"/>
          </w:tcPr>
          <w:p w:rsidRPr="00742734" w:rsidR="00742734" w:rsidP="000E1710" w:rsidRDefault="00742734" w14:paraId="6FA8B854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45,37 EUR/341,84 kn</w:t>
            </w:r>
          </w:p>
        </w:tc>
        <w:tc>
          <w:tcPr>
            <w:tcW w:w="0" w:type="auto"/>
          </w:tcPr>
          <w:p w:rsidRPr="00742734" w:rsidR="00742734" w:rsidP="000E1710" w:rsidRDefault="00742734" w14:paraId="36B46A86" w14:textId="77777777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>45,37 EUR/341,84 kn</w:t>
            </w:r>
          </w:p>
        </w:tc>
        <w:tc>
          <w:tcPr>
            <w:tcW w:w="0" w:type="auto"/>
          </w:tcPr>
          <w:p w:rsidRPr="00742734" w:rsidR="00742734" w:rsidP="000E1710" w:rsidRDefault="00742734" w14:paraId="426761D5" w14:textId="48075900">
            <w:pPr>
              <w:spacing w:line="264" w:lineRule="auto"/>
              <w:jc w:val="both"/>
              <w:rPr>
                <w:rFonts w:ascii="Arial" w:hAnsi="Arial" w:cs="Arial"/>
              </w:rPr>
            </w:pPr>
            <w:r w:rsidRPr="00742734">
              <w:rPr>
                <w:rFonts w:ascii="Arial" w:hAnsi="Arial" w:cs="Arial"/>
              </w:rPr>
              <w:t xml:space="preserve">Navedenu </w:t>
            </w:r>
            <w:r w:rsidR="008E4F03">
              <w:rPr>
                <w:rFonts w:ascii="Arial" w:hAnsi="Arial" w:cs="Arial"/>
              </w:rPr>
              <w:t xml:space="preserve">tražbinu osporavamo u cijelosti </w:t>
            </w:r>
            <w:r w:rsidRPr="00742734">
              <w:rPr>
                <w:rFonts w:ascii="Arial" w:hAnsi="Arial" w:cs="Arial"/>
              </w:rPr>
              <w:t>jer predmetna tražbina nije evidentirana u poslovnim knjigama dužnika.</w:t>
            </w:r>
          </w:p>
        </w:tc>
      </w:tr>
    </w:tbl>
    <w:p w:rsidR="00814BBC" w:rsidP="00814BBC" w:rsidRDefault="00814BBC" w14:paraId="7B3F7151" w14:textId="154A2C33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742734" w:rsidP="00814BBC" w:rsidRDefault="00742734" w14:paraId="598E5713" w14:textId="77777777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="00742734" w:rsidP="00814BBC" w:rsidRDefault="00742734" w14:paraId="0BBDD12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E4F03" w:rsidP="00814BBC" w:rsidRDefault="00B36EA9" w14:paraId="5F310B41" w14:textId="73EB466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Razlučnih prava nema. </w:t>
      </w:r>
    </w:p>
    <w:p w:rsidR="008E4F03" w:rsidP="00814BBC" w:rsidRDefault="008E4F03" w14:paraId="1C8FEFB6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E4F03" w:rsidP="00B36EA9" w:rsidRDefault="008E4F03" w14:paraId="513F94B8" w14:textId="45B7DF5A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14BBC" w:rsidP="00814BBC" w:rsidRDefault="00814BBC" w14:paraId="4BEB2BE8" w14:textId="2DCDF513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Vezano za razlučne i izlučne vjerovnike, sukladno čl. 46. st. 6. SZ-a izlučna i razlučna prava nisu predmet ispitivanja na ovom ročištu. </w:t>
      </w:r>
    </w:p>
    <w:p w:rsidRPr="00EF555C" w:rsidR="00BC343D" w:rsidP="00690198" w:rsidRDefault="00BC343D" w14:paraId="263F511C" w14:textId="7B3B1CF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EF555C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EF555C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j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š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n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j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</w:p>
    <w:p w:rsidRPr="00EF555C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EF555C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Pr="00EF555C" w:rsidR="009C5824">
        <w:rPr>
          <w:rFonts w:ascii="Arial" w:hAnsi="Arial" w:cs="Arial"/>
          <w:szCs w:val="24"/>
        </w:rPr>
        <w:t xml:space="preserve"> </w:t>
      </w:r>
    </w:p>
    <w:p w:rsidRPr="00EF555C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EF555C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III.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EF555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EF555C" w:rsidR="00966D3F" w:rsidP="0038693F" w:rsidRDefault="00966D3F" w14:paraId="630D43BA" w14:textId="4AC3BBE8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Dovršeno u</w:t>
      </w:r>
      <w:r w:rsidRPr="00EF555C"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B36EA9">
        <w:rPr>
          <w:rFonts w:ascii="Arial" w:hAnsi="Arial" w:eastAsia="Times New Roman" w:cs="Arial"/>
          <w:szCs w:val="24"/>
          <w:lang w:eastAsia="hr-HR"/>
        </w:rPr>
        <w:t xml:space="preserve">11,07 </w:t>
      </w:r>
      <w:r w:rsidRPr="00EF555C" w:rsidR="006447B0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EF555C">
        <w:rPr>
          <w:rFonts w:ascii="Arial" w:hAnsi="Arial" w:eastAsia="Times New Roman" w:cs="Arial"/>
          <w:szCs w:val="24"/>
          <w:lang w:eastAsia="hr-HR"/>
        </w:rPr>
        <w:t>sati.</w:t>
      </w:r>
    </w:p>
    <w:p w:rsidRPr="00EF555C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EF555C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SUDAC:</w:t>
      </w:r>
    </w:p>
    <w:p w:rsidRPr="00EF555C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EF555C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EF555C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EF555C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EF555C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EF555C"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</w:p>
    <w:p w:rsidRPr="00EF555C"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7D3486" w:rsidRDefault="00966D3F" w14:paraId="6E4D01BB" w14:textId="0DA131D0">
      <w:pPr>
        <w:spacing w:after="0"/>
        <w:ind w:left="4956"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Povjerenik </w:t>
      </w:r>
      <w:r w:rsidRPr="00EF555C" w:rsidR="004E6845">
        <w:rPr>
          <w:rFonts w:ascii="Arial" w:hAnsi="Arial" w:cs="Arial"/>
          <w:szCs w:val="24"/>
        </w:rPr>
        <w:t>predstečajne</w:t>
      </w:r>
    </w:p>
    <w:p w:rsidRPr="00EF555C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Za dužnika: 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nagodbe:</w:t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</w:p>
    <w:p w:rsidRPr="00EF555C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_____________________</w:t>
      </w:r>
      <w:r w:rsidRPr="00EF555C">
        <w:rPr>
          <w:rFonts w:ascii="Arial" w:hAnsi="Arial" w:cs="Arial"/>
          <w:szCs w:val="24"/>
        </w:rPr>
        <w:tab/>
        <w:t xml:space="preserve">                    </w:t>
      </w:r>
      <w:r w:rsidRPr="00EF555C" w:rsidR="00DD1AB5">
        <w:rPr>
          <w:rFonts w:ascii="Arial" w:hAnsi="Arial" w:cs="Arial"/>
          <w:szCs w:val="24"/>
        </w:rPr>
        <w:t xml:space="preserve">                   </w:t>
      </w:r>
      <w:r w:rsidRPr="00EF555C">
        <w:rPr>
          <w:rFonts w:ascii="Arial" w:hAnsi="Arial" w:cs="Arial"/>
          <w:szCs w:val="24"/>
        </w:rPr>
        <w:t xml:space="preserve"> ___________________</w:t>
      </w:r>
    </w:p>
    <w:p w:rsidRPr="00EF555C"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EF555C" w:rsidR="00676C72" w:rsidRDefault="0071587A" w14:paraId="0441734C" w14:textId="77777777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Vjerovnici: </w:t>
      </w:r>
    </w:p>
    <w:sectPr w:rsidRPr="00EF555C" w:rsidR="00676C72" w:rsidSect="00B644D9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276" w:rsidRDefault="00D01276" w14:paraId="2FC0140C" w14:textId="77777777">
      <w:pPr>
        <w:spacing w:after="0" w:line="240" w:lineRule="auto"/>
      </w:pPr>
      <w:r>
        <w:separator/>
      </w:r>
    </w:p>
  </w:endnote>
  <w:endnote w:type="continuationSeparator" w:id="0">
    <w:p w:rsidR="00D01276" w:rsidRDefault="00D01276" w14:paraId="53C402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276" w:rsidRDefault="00D01276" w14:paraId="68D423D1" w14:textId="77777777">
      <w:pPr>
        <w:spacing w:after="0" w:line="240" w:lineRule="auto"/>
      </w:pPr>
      <w:r>
        <w:separator/>
      </w:r>
    </w:p>
  </w:footnote>
  <w:footnote w:type="continuationSeparator" w:id="0">
    <w:p w:rsidR="00D01276" w:rsidRDefault="00D01276" w14:paraId="16201B4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08A9B6EB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6F74A7">
          <w:rPr>
            <w:rFonts w:ascii="Arial" w:hAnsi="Arial" w:cs="Arial"/>
            <w:noProof/>
          </w:rPr>
          <w:t>4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3132B3">
          <w:rPr>
            <w:rFonts w:ascii="Arial" w:hAnsi="Arial" w:cs="Arial"/>
          </w:rPr>
          <w:t>486/23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6D93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67B6"/>
    <w:rsid w:val="00070D89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D03F0"/>
    <w:rsid w:val="000D1896"/>
    <w:rsid w:val="000D2A15"/>
    <w:rsid w:val="000D335E"/>
    <w:rsid w:val="000D3F2D"/>
    <w:rsid w:val="000D443D"/>
    <w:rsid w:val="000D5438"/>
    <w:rsid w:val="000D6487"/>
    <w:rsid w:val="000E1EE0"/>
    <w:rsid w:val="000F2F78"/>
    <w:rsid w:val="000F4416"/>
    <w:rsid w:val="00100210"/>
    <w:rsid w:val="00102014"/>
    <w:rsid w:val="00102492"/>
    <w:rsid w:val="00102E63"/>
    <w:rsid w:val="00105186"/>
    <w:rsid w:val="00110F4A"/>
    <w:rsid w:val="00115823"/>
    <w:rsid w:val="001174D4"/>
    <w:rsid w:val="001232A6"/>
    <w:rsid w:val="001256CE"/>
    <w:rsid w:val="0013230B"/>
    <w:rsid w:val="0014089E"/>
    <w:rsid w:val="00140C24"/>
    <w:rsid w:val="001411FA"/>
    <w:rsid w:val="00143EEB"/>
    <w:rsid w:val="001555BB"/>
    <w:rsid w:val="001639A8"/>
    <w:rsid w:val="0016693B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D7840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6690"/>
    <w:rsid w:val="00212E3F"/>
    <w:rsid w:val="0021548E"/>
    <w:rsid w:val="00216922"/>
    <w:rsid w:val="00220214"/>
    <w:rsid w:val="00222109"/>
    <w:rsid w:val="002247F7"/>
    <w:rsid w:val="002253A6"/>
    <w:rsid w:val="00227798"/>
    <w:rsid w:val="00232FAC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E81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076FF"/>
    <w:rsid w:val="00311FB5"/>
    <w:rsid w:val="0031223B"/>
    <w:rsid w:val="00312F45"/>
    <w:rsid w:val="00312FF1"/>
    <w:rsid w:val="003132B3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D10F8"/>
    <w:rsid w:val="003D23C9"/>
    <w:rsid w:val="003D26A8"/>
    <w:rsid w:val="003E629D"/>
    <w:rsid w:val="003F17E8"/>
    <w:rsid w:val="003F27DA"/>
    <w:rsid w:val="003F5FDB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25591"/>
    <w:rsid w:val="004319A0"/>
    <w:rsid w:val="004327C6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B02D0"/>
    <w:rsid w:val="004B3AA9"/>
    <w:rsid w:val="004B6160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04A0"/>
    <w:rsid w:val="00503DC6"/>
    <w:rsid w:val="0050623D"/>
    <w:rsid w:val="00507A13"/>
    <w:rsid w:val="00515EEF"/>
    <w:rsid w:val="005216C0"/>
    <w:rsid w:val="0052259E"/>
    <w:rsid w:val="00524767"/>
    <w:rsid w:val="005327B6"/>
    <w:rsid w:val="00534755"/>
    <w:rsid w:val="0053641A"/>
    <w:rsid w:val="0054324D"/>
    <w:rsid w:val="005443C4"/>
    <w:rsid w:val="00545796"/>
    <w:rsid w:val="00550E70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2CF1"/>
    <w:rsid w:val="00573619"/>
    <w:rsid w:val="00577CD1"/>
    <w:rsid w:val="00584275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D2434"/>
    <w:rsid w:val="005E1691"/>
    <w:rsid w:val="005E2951"/>
    <w:rsid w:val="005E6D71"/>
    <w:rsid w:val="005F1B0A"/>
    <w:rsid w:val="005F4A7A"/>
    <w:rsid w:val="005F6863"/>
    <w:rsid w:val="006038B9"/>
    <w:rsid w:val="006048ED"/>
    <w:rsid w:val="006078A1"/>
    <w:rsid w:val="0061247E"/>
    <w:rsid w:val="00624070"/>
    <w:rsid w:val="00625AC3"/>
    <w:rsid w:val="00625B99"/>
    <w:rsid w:val="00626C72"/>
    <w:rsid w:val="00627A22"/>
    <w:rsid w:val="00631A43"/>
    <w:rsid w:val="00633CB1"/>
    <w:rsid w:val="00635C99"/>
    <w:rsid w:val="006447B0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0198"/>
    <w:rsid w:val="00691380"/>
    <w:rsid w:val="00697D0C"/>
    <w:rsid w:val="006A473C"/>
    <w:rsid w:val="006B7F2F"/>
    <w:rsid w:val="006C0F8B"/>
    <w:rsid w:val="006D1769"/>
    <w:rsid w:val="006D3FB7"/>
    <w:rsid w:val="006E12D0"/>
    <w:rsid w:val="006E4623"/>
    <w:rsid w:val="006E5C27"/>
    <w:rsid w:val="006E7889"/>
    <w:rsid w:val="006F59F9"/>
    <w:rsid w:val="006F7132"/>
    <w:rsid w:val="006F74A7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08FD"/>
    <w:rsid w:val="0073175F"/>
    <w:rsid w:val="00731EEE"/>
    <w:rsid w:val="00736892"/>
    <w:rsid w:val="00737DA1"/>
    <w:rsid w:val="00740648"/>
    <w:rsid w:val="007425D4"/>
    <w:rsid w:val="00742734"/>
    <w:rsid w:val="00744E1E"/>
    <w:rsid w:val="007507D7"/>
    <w:rsid w:val="007526C5"/>
    <w:rsid w:val="007529AB"/>
    <w:rsid w:val="0075525C"/>
    <w:rsid w:val="00757176"/>
    <w:rsid w:val="00760795"/>
    <w:rsid w:val="00760A52"/>
    <w:rsid w:val="007637EC"/>
    <w:rsid w:val="00767271"/>
    <w:rsid w:val="007768F7"/>
    <w:rsid w:val="007777AC"/>
    <w:rsid w:val="0078231B"/>
    <w:rsid w:val="00786A29"/>
    <w:rsid w:val="00793054"/>
    <w:rsid w:val="0079322D"/>
    <w:rsid w:val="00794038"/>
    <w:rsid w:val="00794066"/>
    <w:rsid w:val="007A3311"/>
    <w:rsid w:val="007A488D"/>
    <w:rsid w:val="007B5326"/>
    <w:rsid w:val="007B5CD3"/>
    <w:rsid w:val="007B6B05"/>
    <w:rsid w:val="007C7954"/>
    <w:rsid w:val="007D3486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4BBC"/>
    <w:rsid w:val="0081592F"/>
    <w:rsid w:val="00815CD3"/>
    <w:rsid w:val="00817B10"/>
    <w:rsid w:val="00823269"/>
    <w:rsid w:val="00833CA5"/>
    <w:rsid w:val="008372A7"/>
    <w:rsid w:val="00840474"/>
    <w:rsid w:val="00840F50"/>
    <w:rsid w:val="00843FB2"/>
    <w:rsid w:val="00846C9A"/>
    <w:rsid w:val="0085165C"/>
    <w:rsid w:val="00852301"/>
    <w:rsid w:val="00852479"/>
    <w:rsid w:val="00855061"/>
    <w:rsid w:val="00863030"/>
    <w:rsid w:val="00873306"/>
    <w:rsid w:val="00877F62"/>
    <w:rsid w:val="00880C2F"/>
    <w:rsid w:val="008827A3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1E76"/>
    <w:rsid w:val="008B3758"/>
    <w:rsid w:val="008B4B40"/>
    <w:rsid w:val="008B70AE"/>
    <w:rsid w:val="008C6D67"/>
    <w:rsid w:val="008D03CD"/>
    <w:rsid w:val="008D4D34"/>
    <w:rsid w:val="008D7120"/>
    <w:rsid w:val="008E3235"/>
    <w:rsid w:val="008E38FC"/>
    <w:rsid w:val="008E4F03"/>
    <w:rsid w:val="008E513D"/>
    <w:rsid w:val="008E517E"/>
    <w:rsid w:val="008E5767"/>
    <w:rsid w:val="008E7D8B"/>
    <w:rsid w:val="008F07FC"/>
    <w:rsid w:val="008F2618"/>
    <w:rsid w:val="008F5BB7"/>
    <w:rsid w:val="00902168"/>
    <w:rsid w:val="009056FE"/>
    <w:rsid w:val="00907305"/>
    <w:rsid w:val="00912AEA"/>
    <w:rsid w:val="00920BDC"/>
    <w:rsid w:val="00920FB2"/>
    <w:rsid w:val="00924A8B"/>
    <w:rsid w:val="0092535F"/>
    <w:rsid w:val="00927239"/>
    <w:rsid w:val="00930BC9"/>
    <w:rsid w:val="0093267E"/>
    <w:rsid w:val="00936DF7"/>
    <w:rsid w:val="009418C1"/>
    <w:rsid w:val="009476D0"/>
    <w:rsid w:val="00954F3A"/>
    <w:rsid w:val="00954FDE"/>
    <w:rsid w:val="0095561D"/>
    <w:rsid w:val="00960632"/>
    <w:rsid w:val="00961417"/>
    <w:rsid w:val="00961A24"/>
    <w:rsid w:val="00962E4B"/>
    <w:rsid w:val="00966D3F"/>
    <w:rsid w:val="009708B0"/>
    <w:rsid w:val="009710D9"/>
    <w:rsid w:val="00981A5D"/>
    <w:rsid w:val="009851E0"/>
    <w:rsid w:val="00994F43"/>
    <w:rsid w:val="00995613"/>
    <w:rsid w:val="00997B8B"/>
    <w:rsid w:val="009A0AE1"/>
    <w:rsid w:val="009A35C5"/>
    <w:rsid w:val="009A544A"/>
    <w:rsid w:val="009A7584"/>
    <w:rsid w:val="009C1CB2"/>
    <w:rsid w:val="009C5824"/>
    <w:rsid w:val="009D0530"/>
    <w:rsid w:val="009D15F0"/>
    <w:rsid w:val="009D51F8"/>
    <w:rsid w:val="009D7416"/>
    <w:rsid w:val="009E165A"/>
    <w:rsid w:val="009E2FCC"/>
    <w:rsid w:val="009E4386"/>
    <w:rsid w:val="009F16E5"/>
    <w:rsid w:val="009F1704"/>
    <w:rsid w:val="00A00DC4"/>
    <w:rsid w:val="00A03DFC"/>
    <w:rsid w:val="00A11560"/>
    <w:rsid w:val="00A12A0C"/>
    <w:rsid w:val="00A14B2B"/>
    <w:rsid w:val="00A16ECE"/>
    <w:rsid w:val="00A20CCF"/>
    <w:rsid w:val="00A220D2"/>
    <w:rsid w:val="00A222F3"/>
    <w:rsid w:val="00A2474E"/>
    <w:rsid w:val="00A307F3"/>
    <w:rsid w:val="00A339A1"/>
    <w:rsid w:val="00A406E1"/>
    <w:rsid w:val="00A40DE8"/>
    <w:rsid w:val="00A4273B"/>
    <w:rsid w:val="00A44DD1"/>
    <w:rsid w:val="00A4567A"/>
    <w:rsid w:val="00A51D7A"/>
    <w:rsid w:val="00A57BD5"/>
    <w:rsid w:val="00A65472"/>
    <w:rsid w:val="00A70A2C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6B13"/>
    <w:rsid w:val="00AD3F3C"/>
    <w:rsid w:val="00AE38E6"/>
    <w:rsid w:val="00AE74CC"/>
    <w:rsid w:val="00AF0FDF"/>
    <w:rsid w:val="00AF163B"/>
    <w:rsid w:val="00B07D2E"/>
    <w:rsid w:val="00B1069E"/>
    <w:rsid w:val="00B13132"/>
    <w:rsid w:val="00B2267D"/>
    <w:rsid w:val="00B22746"/>
    <w:rsid w:val="00B26757"/>
    <w:rsid w:val="00B32954"/>
    <w:rsid w:val="00B36EA9"/>
    <w:rsid w:val="00B4647A"/>
    <w:rsid w:val="00B46C41"/>
    <w:rsid w:val="00B47ED4"/>
    <w:rsid w:val="00B52A0B"/>
    <w:rsid w:val="00B60753"/>
    <w:rsid w:val="00B644D9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343D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A3A"/>
    <w:rsid w:val="00C15F9C"/>
    <w:rsid w:val="00C16743"/>
    <w:rsid w:val="00C17E63"/>
    <w:rsid w:val="00C20196"/>
    <w:rsid w:val="00C241B2"/>
    <w:rsid w:val="00C2787F"/>
    <w:rsid w:val="00C342D2"/>
    <w:rsid w:val="00C40319"/>
    <w:rsid w:val="00C421BB"/>
    <w:rsid w:val="00C42F55"/>
    <w:rsid w:val="00C5466D"/>
    <w:rsid w:val="00C57EFA"/>
    <w:rsid w:val="00C72090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1050"/>
    <w:rsid w:val="00CD4B99"/>
    <w:rsid w:val="00CD4CD0"/>
    <w:rsid w:val="00CE5786"/>
    <w:rsid w:val="00CF1DD7"/>
    <w:rsid w:val="00CF5345"/>
    <w:rsid w:val="00CF5EDD"/>
    <w:rsid w:val="00CF74A3"/>
    <w:rsid w:val="00D01276"/>
    <w:rsid w:val="00D01A50"/>
    <w:rsid w:val="00D07231"/>
    <w:rsid w:val="00D10006"/>
    <w:rsid w:val="00D17AA1"/>
    <w:rsid w:val="00D22220"/>
    <w:rsid w:val="00D22DCB"/>
    <w:rsid w:val="00D31F55"/>
    <w:rsid w:val="00D32E68"/>
    <w:rsid w:val="00D36AF9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B19B2"/>
    <w:rsid w:val="00DB21D6"/>
    <w:rsid w:val="00DB3AB8"/>
    <w:rsid w:val="00DB4F9B"/>
    <w:rsid w:val="00DC12D6"/>
    <w:rsid w:val="00DC3089"/>
    <w:rsid w:val="00DC3CE5"/>
    <w:rsid w:val="00DC775B"/>
    <w:rsid w:val="00DD1AB5"/>
    <w:rsid w:val="00DD4309"/>
    <w:rsid w:val="00DD5345"/>
    <w:rsid w:val="00DD5E71"/>
    <w:rsid w:val="00DE263E"/>
    <w:rsid w:val="00DE3EC9"/>
    <w:rsid w:val="00DE4C84"/>
    <w:rsid w:val="00DE6504"/>
    <w:rsid w:val="00E01624"/>
    <w:rsid w:val="00E10E4E"/>
    <w:rsid w:val="00E20BD0"/>
    <w:rsid w:val="00E242AC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0AD1"/>
    <w:rsid w:val="00E624E5"/>
    <w:rsid w:val="00E71624"/>
    <w:rsid w:val="00E733DF"/>
    <w:rsid w:val="00E7648E"/>
    <w:rsid w:val="00E8358E"/>
    <w:rsid w:val="00E857F7"/>
    <w:rsid w:val="00EA573B"/>
    <w:rsid w:val="00EA6153"/>
    <w:rsid w:val="00EB06E9"/>
    <w:rsid w:val="00EB181C"/>
    <w:rsid w:val="00EB3D2D"/>
    <w:rsid w:val="00EB634E"/>
    <w:rsid w:val="00EC2E17"/>
    <w:rsid w:val="00EC6C4C"/>
    <w:rsid w:val="00ED4337"/>
    <w:rsid w:val="00ED4F7F"/>
    <w:rsid w:val="00EE3A84"/>
    <w:rsid w:val="00EE52FC"/>
    <w:rsid w:val="00EF47AC"/>
    <w:rsid w:val="00EF555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2980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35CA"/>
    <w:rsid w:val="00FA7968"/>
    <w:rsid w:val="00FB1792"/>
    <w:rsid w:val="00FB1A11"/>
    <w:rsid w:val="00FB1C77"/>
    <w:rsid w:val="00FB25DE"/>
    <w:rsid w:val="00FC1E5F"/>
    <w:rsid w:val="00FC24DA"/>
    <w:rsid w:val="00FC684D"/>
    <w:rsid w:val="00FD35F0"/>
    <w:rsid w:val="00FD739A"/>
    <w:rsid w:val="00FE1EA7"/>
    <w:rsid w:val="00FE25B8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F74A7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6. rujna 2023.</izvorni_sadrzaj>
    <derivirana_varijabla naziv="DomainObject.StvarniPocetakDatum_1">6. rujna 2023.</derivirana_varijabla>
  </DomainObject.StvarniPocetakDatum>
  <DomainObject.StvarniZavrsetakDatum>
    <izvorni_sadrzaj>6. rujna 2023.</izvorni_sadrzaj>
    <derivirana_varijabla naziv="DomainObject.StvarniZavrsetakDatum_1">6. rujna 2023.</derivirana_varijabla>
  </DomainObject.StvarniZavrsetakDatum>
  <DomainObject.PlaniraniZavrsetakDatum>
    <izvorni_sadrzaj>6. rujna 2023.</izvorni_sadrzaj>
    <derivirana_varijabla naziv="DomainObject.PlaniraniZavrsetakDatum_1">6. rujna 2023.</derivirana_varijabla>
  </DomainObject.PlaniraniZavrsetakDatum>
  <DomainObject.PlaniraniPocetakDatum>
    <izvorni_sadrzaj>6. rujna 2023.</izvorni_sadrzaj>
    <derivirana_varijabla naziv="DomainObject.PlaniraniPocetakDatum_1">6. rujna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2023.</izvorni_sadrzaj>
    <derivirana_varijabla naziv="DomainObject.Zapisnik.DatumKreiranja_1">6.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St-486/2023-20</izvorni_sadrzaj>
    <derivirana_varijabla naziv="DomainObject.Zapisnik.Oznaka_1">St-486/2023-20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2023.</izvorni_sadrzaj>
    <derivirana_varijabla naziv="DomainObject.Predmet.DatumOsnivanja_1">13.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St-486/2023</izvorni_sadrzaj>
    <derivirana_varijabla naziv="DomainObject.Predmet.OznakaBroj_1">St-486/2023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DCT media j.d.o.o.</izvorni_sadrzaj>
    <derivirana_varijabla naziv="DomainObject.Predmet.ProtustrankaFormated_1">  DCT media j.d.o.o.</derivirana_varijabla>
  </DomainObject.Predmet.ProtustrankaFormated>
  <DomainObject.Predmet.ProtustrankaFormatedOIB>
    <izvorni_sadrzaj>  DCT media j.d.o.o., OIB 69190742174</izvorni_sadrzaj>
    <derivirana_varijabla naziv="DomainObject.Predmet.ProtustrankaFormatedOIB_1">  DCT media j.d.o.o., OIB 69190742174</derivirana_varijabla>
  </DomainObject.Predmet.ProtustrankaFormatedOIB>
  <DomainObject.Predmet.ProtustrankaFormatedWithAdress>
    <izvorni_sadrzaj> DCT media j.d.o.o., Ravninsko 20, 49225 Ravninsko</izvorni_sadrzaj>
    <derivirana_varijabla naziv="DomainObject.Predmet.ProtustrankaFormatedWithAdress_1"> DCT media j.d.o.o., Ravninsko 20, 49225 Ravninsko</derivirana_varijabla>
  </DomainObject.Predmet.ProtustrankaFormatedWithAdress>
  <DomainObject.Predmet.ProtustrankaFormatedWithAdressOIB>
    <izvorni_sadrzaj> DCT media j.d.o.o., OIB 69190742174, Ravninsko 20, 49225 Ravninsko</izvorni_sadrzaj>
    <derivirana_varijabla naziv="DomainObject.Predmet.ProtustrankaFormatedWithAdressOIB_1"> DCT media j.d.o.o., OIB 69190742174, Ravninsko 20, 49225 Ravninsko</derivirana_varijabla>
  </DomainObject.Predmet.ProtustrankaFormatedWithAdressOIB>
  <DomainObject.Predmet.ProtustrankaWithAdress>
    <izvorni_sadrzaj>DCT media j.d.o.o. Ravninsko 20, 49225 Ravninsko</izvorni_sadrzaj>
    <derivirana_varijabla naziv="DomainObject.Predmet.ProtustrankaWithAdress_1">DCT media j.d.o.o. Ravninsko 20, 49225 Ravninsko</derivirana_varijabla>
  </DomainObject.Predmet.ProtustrankaWithAdress>
  <DomainObject.Predmet.ProtustrankaWithAdressOIB>
    <izvorni_sadrzaj>DCT media j.d.o.o., OIB 69190742174, Ravninsko 20, 49225 Ravninsko</izvorni_sadrzaj>
    <derivirana_varijabla naziv="DomainObject.Predmet.ProtustrankaWithAdressOIB_1">DCT media j.d.o.o., OIB 69190742174, Ravninsko 20, 49225 Ravninsko</derivirana_varijabla>
  </DomainObject.Predmet.ProtustrankaWithAdressOIB>
  <DomainObject.Predmet.ProtustrankaNazivFormated>
    <izvorni_sadrzaj>DCT media j.d.o.o.</izvorni_sadrzaj>
    <derivirana_varijabla naziv="DomainObject.Predmet.ProtustrankaNazivFormated_1">DCT media j.d.o.o.</derivirana_varijabla>
  </DomainObject.Predmet.ProtustrankaNazivFormated>
  <DomainObject.Predmet.ProtustrankaNazivFormatedOIB>
    <izvorni_sadrzaj>DCT media j.d.o.o., OIB 69190742174</izvorni_sadrzaj>
    <derivirana_varijabla naziv="DomainObject.Predmet.ProtustrankaNazivFormatedOIB_1">DCT media j.d.o.o., OIB 69190742174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DCT media j.d.o.o.; Sandra Kiš Broz</izvorni_sadrzaj>
    <derivirana_varijabla naziv="DomainObject.Predmet.StrankaFormated_1">  DCT media j.d.o.o.; Sandra Kiš Broz</derivirana_varijabla>
  </DomainObject.Predmet.StrankaFormated>
  <DomainObject.Predmet.StrankaFormatedOIB>
    <izvorni_sadrzaj>  DCT media j.d.o.o., OIB 69190742174; Sandra Kiš Broz, OIB 91226451263</izvorni_sadrzaj>
    <derivirana_varijabla naziv="DomainObject.Predmet.StrankaFormatedOIB_1">  DCT media j.d.o.o., OIB 69190742174; Sandra Kiš Broz, OIB 91226451263</derivirana_varijabla>
  </DomainObject.Predmet.StrankaFormatedOIB>
  <DomainObject.Predmet.StrankaFormatedWithAdress>
    <izvorni_sadrzaj> DCT media j.d.o.o., Ravninsko 20, 49225 Ravninsko; Sandra Kiš Broz, Ulica Mladena Fiolića 14c, 10000 Zagreb</izvorni_sadrzaj>
    <derivirana_varijabla naziv="DomainObject.Predmet.StrankaFormatedWithAdress_1"> DCT media j.d.o.o., Ravninsko 20, 49225 Ravninsko; Sandra Kiš Broz, Ulica Mladena Fiolića 14c, 10000 Zagreb</derivirana_varijabla>
  </DomainObject.Predmet.StrankaFormatedWithAdress>
  <DomainObject.Predmet.StrankaFormatedWithAdressOIB>
    <izvorni_sadrzaj> DCT media j.d.o.o., OIB 69190742174, Ravninsko 20, 49225 Ravninsko; Sandra Kiš Broz, OIB 91226451263, Ulica Mladena Fiolića 14c, 10000 Zagreb</izvorni_sadrzaj>
    <derivirana_varijabla naziv="DomainObject.Predmet.StrankaFormatedWithAdressOIB_1"> DCT media j.d.o.o., OIB 69190742174, Ravninsko 20, 49225 Ravninsko; Sandra Kiš Broz, OIB 91226451263, Ulica Mladena Fiolića 14c, 10000 Zagreb</derivirana_varijabla>
  </DomainObject.Predmet.StrankaFormatedWithAdressOIB>
  <DomainObject.Predmet.StrankaWithAdress>
    <izvorni_sadrzaj>DCT media j.d.o.o. Ravninsko 20,49225 Ravninsko,Sandra Kiš Broz Ulica Mladena Fiolića 14c,10000 Zagreb</izvorni_sadrzaj>
    <derivirana_varijabla naziv="DomainObject.Predmet.StrankaWithAdress_1">DCT media j.d.o.o. Ravninsko 20,49225 Ravninsko,Sandra Kiš Broz Ulica Mladena Fiolića 14c,10000 Zagreb</derivirana_varijabla>
  </DomainObject.Predmet.StrankaWithAdress>
  <DomainObject.Predmet.StrankaWithAdressOIB>
    <izvorni_sadrzaj>DCT media j.d.o.o., OIB 69190742174, Ravninsko 20,49225 Ravninsko,Sandra Kiš Broz, OIB 91226451263, Ulica Mladena Fiolića 14c,10000 Zagreb</izvorni_sadrzaj>
    <derivirana_varijabla naziv="DomainObject.Predmet.StrankaWithAdressOIB_1">DCT media j.d.o.o., OIB 69190742174, Ravninsko 20,49225 Ravninsko,Sandra Kiš Broz, OIB 91226451263, Ulica Mladena Fiolića 14c,10000 Zagreb</derivirana_varijabla>
  </DomainObject.Predmet.StrankaWithAdressOIB>
  <DomainObject.Predmet.StrankaNazivFormated>
    <izvorni_sadrzaj>DCT media j.d.o.o.,Sandra Kiš Broz</izvorni_sadrzaj>
    <derivirana_varijabla naziv="DomainObject.Predmet.StrankaNazivFormated_1">DCT media j.d.o.o.,Sandra Kiš Broz</derivirana_varijabla>
  </DomainObject.Predmet.StrankaNazivFormated>
  <DomainObject.Predmet.StrankaNazivFormatedOIB>
    <izvorni_sadrzaj>DCT media j.d.o.o., OIB 69190742174,Sandra Kiš Broz, OIB 91226451263</izvorni_sadrzaj>
    <derivirana_varijabla naziv="DomainObject.Predmet.StrankaNazivFormatedOIB_1">DCT media j.d.o.o., OIB 69190742174,Sandra Kiš Broz, OIB 91226451263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DCT media j.d.o.o.</item>
      <item>Sandra Kiš Broz</item>
    </izvorni_sadrzaj>
    <derivirana_varijabla naziv="DomainObject.Predmet.StrankaListFormated_1">
      <item>DCT media j.d.o.o.</item>
      <item>Sandra Kiš Broz</item>
    </derivirana_varijabla>
  </DomainObject.Predmet.StrankaListFormated>
  <DomainObject.Predmet.StrankaListFormatedOIB>
    <izvorni_sadrzaj>
      <item>DCT media j.d.o.o., OIB 69190742174</item>
      <item>Sandra Kiš Broz, OIB 91226451263</item>
    </izvorni_sadrzaj>
    <derivirana_varijabla naziv="DomainObject.Predmet.StrankaListFormatedOIB_1">
      <item>DCT media j.d.o.o., OIB 69190742174</item>
      <item>Sandra Kiš Broz, OIB 91226451263</item>
    </derivirana_varijabla>
  </DomainObject.Predmet.StrankaListFormatedOIB>
  <DomainObject.Predmet.StrankaListFormatedWithAdress>
    <izvorni_sadrzaj>
      <item>DCT media j.d.o.o., Ravninsko 20, 49225 Ravninsko</item>
      <item>Sandra Kiš Broz, Ulica Mladena Fiolića 14c, 10000 Zagreb</item>
    </izvorni_sadrzaj>
    <derivirana_varijabla naziv="DomainObject.Predmet.StrankaListFormatedWithAdress_1">
      <item>DCT media j.d.o.o., Ravninsko 20, 49225 Ravninsko</item>
      <item>Sandra Kiš Broz, Ulica Mladena Fiolića 14c, 10000 Zagreb</item>
    </derivirana_varijabla>
  </DomainObject.Predmet.StrankaListFormatedWithAdress>
  <DomainObject.Predmet.StrankaListFormatedWithAdressOIB>
    <izvorni_sadrzaj>
      <item>DCT media j.d.o.o., OIB 69190742174, Ravninsko 20, 49225 Ravninsko</item>
      <item>Sandra Kiš Broz, OIB 91226451263, Ulica Mladena Fiolića 14c, 10000 Zagreb</item>
    </izvorni_sadrzaj>
    <derivirana_varijabla naziv="DomainObject.Predmet.StrankaListFormatedWithAdressOIB_1">
      <item>DCT media j.d.o.o., OIB 69190742174, Ravninsko 20, 49225 Ravninsko</item>
      <item>Sandra Kiš Broz, OIB 91226451263, Ulica Mladena Fiolića 14c, 10000 Zagreb</item>
    </derivirana_varijabla>
  </DomainObject.Predmet.StrankaListFormatedWithAdressOIB>
  <DomainObject.Predmet.StrankaListNazivFormated>
    <izvorni_sadrzaj>
      <item>DCT media j.d.o.o.</item>
      <item>Sandra Kiš Broz</item>
    </izvorni_sadrzaj>
    <derivirana_varijabla naziv="DomainObject.Predmet.StrankaListNazivFormated_1">
      <item>DCT media j.d.o.o.</item>
      <item>Sandra Kiš Broz</item>
    </derivirana_varijabla>
  </DomainObject.Predmet.StrankaListNazivFormated>
  <DomainObject.Predmet.StrankaListNazivFormatedOIB>
    <izvorni_sadrzaj>
      <item>DCT media j.d.o.o., OIB 69190742174</item>
      <item>Sandra Kiš Broz, OIB 91226451263</item>
    </izvorni_sadrzaj>
    <derivirana_varijabla naziv="DomainObject.Predmet.StrankaListNazivFormatedOIB_1">
      <item>DCT media j.d.o.o., OIB 69190742174</item>
      <item>Sandra Kiš Broz, OIB 91226451263</item>
    </derivirana_varijabla>
  </DomainObject.Predmet.StrankaListNazivFormatedOIB>
  <DomainObject.Predmet.ProtuStrankaListFormated>
    <izvorni_sadrzaj>
      <item>DCT media j.d.o.o.</item>
    </izvorni_sadrzaj>
    <derivirana_varijabla naziv="DomainObject.Predmet.ProtuStrankaListFormated_1">
      <item>DCT media j.d.o.o.</item>
    </derivirana_varijabla>
  </DomainObject.Predmet.ProtuStrankaListFormated>
  <DomainObject.Predmet.ProtuStrankaListFormatedOIB>
    <izvorni_sadrzaj>
      <item>DCT media j.d.o.o., OIB 69190742174</item>
    </izvorni_sadrzaj>
    <derivirana_varijabla naziv="DomainObject.Predmet.ProtuStrankaListFormatedOIB_1">
      <item>DCT media j.d.o.o., OIB 69190742174</item>
    </derivirana_varijabla>
  </DomainObject.Predmet.ProtuStrankaListFormatedOIB>
  <DomainObject.Predmet.ProtuStrankaListFormatedWithAdress>
    <izvorni_sadrzaj>
      <item>DCT media j.d.o.o., Ravninsko 20, 49225 Ravninsko</item>
    </izvorni_sadrzaj>
    <derivirana_varijabla naziv="DomainObject.Predmet.ProtuStrankaListFormatedWithAdress_1">
      <item>DCT media j.d.o.o., Ravninsko 20, 49225 Ravninsko</item>
    </derivirana_varijabla>
  </DomainObject.Predmet.ProtuStrankaListFormatedWithAdress>
  <DomainObject.Predmet.ProtuStrankaListFormatedWithAdressOIB>
    <izvorni_sadrzaj>
      <item>DCT media j.d.o.o., OIB 69190742174, Ravninsko 20, 49225 Ravninsko</item>
    </izvorni_sadrzaj>
    <derivirana_varijabla naziv="DomainObject.Predmet.ProtuStrankaListFormatedWithAdressOIB_1">
      <item>DCT media j.d.o.o., OIB 69190742174, Ravninsko 20, 49225 Ravninsko</item>
    </derivirana_varijabla>
  </DomainObject.Predmet.ProtuStrankaListFormatedWithAdressOIB>
  <DomainObject.Predmet.ProtuStrankaListNazivFormated>
    <izvorni_sadrzaj>
      <item>DCT media j.d.o.o.</item>
    </izvorni_sadrzaj>
    <derivirana_varijabla naziv="DomainObject.Predmet.ProtuStrankaListNazivFormated_1">
      <item>DCT media j.d.o.o.</item>
    </derivirana_varijabla>
  </DomainObject.Predmet.ProtuStrankaListNazivFormated>
  <DomainObject.Predmet.ProtuStrankaListNazivFormatedOIB>
    <izvorni_sadrzaj>
      <item>DCT media j.d.o.o., OIB 69190742174</item>
    </izvorni_sadrzaj>
    <derivirana_varijabla naziv="DomainObject.Predmet.ProtuStrankaListNazivFormatedOIB_1">
      <item>DCT media j.d.o.o., OIB 69190742174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2023.</izvorni_sadrzaj>
    <derivirana_varijabla naziv="DomainObject.Datum_1">6. rujna 2023.</derivirana_varijabla>
  </DomainObject.Datum>
  <DomainObject.PoslovniBrojDokumenta>
    <izvorni_sadrzaj>St-486/2023-20</izvorni_sadrzaj>
    <derivirana_varijabla naziv="DomainObject.PoslovniBrojDokumenta_1">St-486/2023-20</derivirana_varijabla>
  </DomainObject.PoslovniBrojDokumenta>
  <DomainObject.Predmet.StrankaIDrugi>
    <izvorni_sadrzaj>DCT media j.d.o.o. i dr.</izvorni_sadrzaj>
    <derivirana_varijabla naziv="DomainObject.Predmet.StrankaIDrugi_1">DCT media j.d.o.o. i dr.</derivirana_varijabla>
  </DomainObject.Predmet.StrankaIDrugi>
  <DomainObject.Predmet.ProtustrankaIDrugi>
    <izvorni_sadrzaj>DCT media j.d.o.o.</izvorni_sadrzaj>
    <derivirana_varijabla naziv="DomainObject.Predmet.ProtustrankaIDrugi_1">DCT media j.d.o.o.</derivirana_varijabla>
  </DomainObject.Predmet.ProtustrankaIDrugi>
  <DomainObject.Predmet.StrankaIDrugiAdressOIB>
    <izvorni_sadrzaj>DCT media j.d.o.o., OIB 69190742174, Ravninsko 20, 49225 Ravninsko i dr.</izvorni_sadrzaj>
    <derivirana_varijabla naziv="DomainObject.Predmet.StrankaIDrugiAdressOIB_1">DCT media j.d.o.o., OIB 69190742174, Ravninsko 20, 49225 Ravninsko i dr.</derivirana_varijabla>
  </DomainObject.Predmet.StrankaIDrugiAdressOIB>
  <DomainObject.Predmet.ProtustrankaIDrugiAdressOIB>
    <izvorni_sadrzaj>DCT media j.d.o.o., OIB 69190742174, Ravninsko 20, 49225 Ravninsko</izvorni_sadrzaj>
    <derivirana_varijabla naziv="DomainObject.Predmet.ProtustrankaIDrugiAdressOIB_1">DCT media j.d.o.o., OIB 69190742174, Ravninsko 20, 49225 Ravninsko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DCT media j.d.o.o.</item>
      <item>DCT media j.d.o.o.</item>
      <item>Sandra Kiš Broz</item>
    </izvorni_sadrzaj>
    <derivirana_varijabla naziv="DomainObject.Predmet.SudioniciListNaziv_1">
      <item>DCT media j.d.o.o.</item>
      <item>DCT media j.d.o.o.</item>
      <item>Sandra Kiš Broz</item>
    </derivirana_varijabla>
  </DomainObject.Predmet.SudioniciListNaziv>
  <DomainObject.Predmet.SudioniciListAdressOIB>
    <izvorni_sadrzaj>
      <item>DCT media j.d.o.o., OIB 69190742174, Ravninsko 20,49225 Ravninsko</item>
      <item>DCT media j.d.o.o., OIB 69190742174, Ravninsko 20,49225 Ravninsko</item>
      <item>Sandra Kiš Broz, OIB 91226451263, Ulica Mladena Fiolića 14c,10000 Zagreb</item>
    </izvorni_sadrzaj>
    <derivirana_varijabla naziv="DomainObject.Predmet.SudioniciListAdressOIB_1">
      <item>DCT media j.d.o.o., OIB 69190742174, Ravninsko 20,49225 Ravninsko</item>
      <item>DCT media j.d.o.o., OIB 69190742174, Ravninsko 20,49225 Ravninsko</item>
      <item>Sandra Kiš Broz, OIB 91226451263, Ulica Mladena Fiolića 14c,10000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69190742174</item>
      <item>, OIB 69190742174</item>
      <item>, OIB 91226451263</item>
    </izvorni_sadrzaj>
    <derivirana_varijabla naziv="DomainObject.Predmet.SudioniciListNazivOIB_1">
      <item>, OIB 69190742174</item>
      <item>, OIB 69190742174</item>
      <item>, OIB 91226451263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2023.</izvorni_sadrzaj>
    <derivirana_varijabla naziv="DomainObject.Predmet.DatumPocetkaProcesa_1">13.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43D7E-AA3C-46FD-BEE8-5CCFB27A9FA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904</properties:Words>
  <properties:Characters>5278</properties:Characters>
  <properties:Lines>232</properties:Lines>
  <properties:Paragraphs>87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2023-09-04T11:03:00Z</dcterms:created>
  <dc:creator>Vinka Mihalinčić</dc:creator>
  <dc:description/>
  <cp:keywords/>
  <cp:lastModifiedBy>Vinka Mihalinčić</cp:lastModifiedBy>
  <dcterms:modified xmlns:xsi="http://www.w3.org/2001/XMLSchema-instance" xsi:type="dcterms:W3CDTF">2023-09-06T09:09:00Z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St-486/2023-20 / Zapisnik - Ispitno ročište (St-486-23-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